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DC4" w:rsidRPr="00F81C45" w:rsidRDefault="00321DC4" w:rsidP="00F81C45">
      <w:pPr>
        <w:jc w:val="center"/>
        <w:rPr>
          <w:rFonts w:ascii="Times New Roman" w:hAnsi="Times New Roman"/>
          <w:b/>
        </w:rPr>
      </w:pPr>
      <w:r w:rsidRPr="00F81C45">
        <w:rPr>
          <w:rFonts w:ascii="Times New Roman" w:hAnsi="Times New Roman"/>
          <w:b/>
        </w:rPr>
        <w:t>Oświadczenie</w:t>
      </w:r>
    </w:p>
    <w:p w:rsidR="00321DC4" w:rsidRDefault="00321DC4">
      <w:pPr>
        <w:rPr>
          <w:rFonts w:ascii="Times New Roman" w:hAnsi="Times New Roman"/>
        </w:rPr>
      </w:pPr>
    </w:p>
    <w:p w:rsidR="00321DC4" w:rsidRDefault="00321DC4">
      <w:pPr>
        <w:rPr>
          <w:rFonts w:ascii="Times New Roman" w:hAnsi="Times New Roman"/>
        </w:rPr>
      </w:pPr>
      <w:r>
        <w:rPr>
          <w:rFonts w:ascii="Times New Roman" w:hAnsi="Times New Roman"/>
        </w:rPr>
        <w:t>Ja niżej podpisany/a</w:t>
      </w:r>
    </w:p>
    <w:p w:rsidR="00321DC4" w:rsidRDefault="00321DC4" w:rsidP="001F7CF7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  <w:r>
        <w:rPr>
          <w:rFonts w:ascii="Times New Roman" w:hAnsi="Times New Roman"/>
        </w:rPr>
        <w:br/>
      </w:r>
      <w:bookmarkStart w:id="0" w:name="_GoBack"/>
      <w:bookmarkEnd w:id="0"/>
      <w:r>
        <w:rPr>
          <w:rFonts w:ascii="Times New Roman" w:hAnsi="Times New Roman"/>
        </w:rPr>
        <w:t xml:space="preserve"> (imię i nazwisko)</w:t>
      </w:r>
    </w:p>
    <w:p w:rsidR="00321DC4" w:rsidRDefault="00321DC4" w:rsidP="00F81C45">
      <w:pPr>
        <w:rPr>
          <w:rFonts w:ascii="Times New Roman" w:hAnsi="Times New Roman"/>
        </w:rPr>
      </w:pPr>
    </w:p>
    <w:p w:rsidR="00321DC4" w:rsidRDefault="00321DC4" w:rsidP="00F81C45">
      <w:pPr>
        <w:rPr>
          <w:rFonts w:ascii="Times New Roman" w:hAnsi="Times New Roman"/>
        </w:rPr>
      </w:pPr>
      <w:r>
        <w:rPr>
          <w:rFonts w:ascii="Times New Roman" w:hAnsi="Times New Roman"/>
        </w:rPr>
        <w:t>uprawniony/a do reprezentowania firmy</w:t>
      </w:r>
    </w:p>
    <w:p w:rsidR="00321DC4" w:rsidRDefault="00321DC4" w:rsidP="00F81C45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 ……………………………………………………………………………………………………………</w:t>
      </w:r>
      <w:r>
        <w:rPr>
          <w:rFonts w:ascii="Times New Roman" w:hAnsi="Times New Roman"/>
        </w:rPr>
        <w:br/>
        <w:t>(nazwa i adres firmy)</w:t>
      </w:r>
    </w:p>
    <w:p w:rsidR="00321DC4" w:rsidRDefault="00321DC4" w:rsidP="00F81C45">
      <w:pPr>
        <w:jc w:val="center"/>
        <w:rPr>
          <w:rFonts w:ascii="Times New Roman" w:hAnsi="Times New Roman"/>
        </w:rPr>
      </w:pPr>
    </w:p>
    <w:p w:rsidR="00321DC4" w:rsidRDefault="00321DC4" w:rsidP="0002670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w okresie minionych 3 lat firma, którą reprezentuje:</w:t>
      </w:r>
    </w:p>
    <w:p w:rsidR="00321DC4" w:rsidRDefault="00321DC4" w:rsidP="0002670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□ nie uzyskała pomocy de minimis</w:t>
      </w:r>
    </w:p>
    <w:p w:rsidR="00321DC4" w:rsidRDefault="00321DC4" w:rsidP="0002670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□ uzyskała</w:t>
      </w:r>
      <w:r w:rsidRPr="007705F8">
        <w:rPr>
          <w:rFonts w:ascii="Times New Roman" w:hAnsi="Times New Roman"/>
          <w:vertAlign w:val="superscript"/>
        </w:rPr>
        <w:t>1</w:t>
      </w:r>
      <w:r>
        <w:rPr>
          <w:rFonts w:ascii="Times New Roman" w:hAnsi="Times New Roman"/>
        </w:rPr>
        <w:t xml:space="preserve"> pomoc de minimis w łącznej wysokości: ………………………………………………. zł</w:t>
      </w:r>
      <w:r>
        <w:rPr>
          <w:rFonts w:ascii="Times New Roman" w:hAnsi="Times New Roman"/>
        </w:rPr>
        <w:br/>
        <w:t>(słownie: ………………………………………………………………………………………………..), co stanowi równowartość ………………………………………………………………………... euro (słownie ……………………………………………………………...………………………………….).</w:t>
      </w:r>
    </w:p>
    <w:p w:rsidR="00321DC4" w:rsidRDefault="00321DC4" w:rsidP="00026700">
      <w:pPr>
        <w:jc w:val="both"/>
        <w:rPr>
          <w:rFonts w:ascii="Times New Roman" w:hAnsi="Times New Roman"/>
        </w:rPr>
      </w:pPr>
    </w:p>
    <w:p w:rsidR="00321DC4" w:rsidRDefault="00321DC4" w:rsidP="0002670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przypadku otrzymania jakiejkolwiek pomocy de minimis po dniu złożenia niniejszego oświadczenia a przed dniem otrzymania decyzji w przedmiotowej sprawie, zobowiązuje się do niezwłocznego zawiadomienia Urzędu Miasta w Pszowie o tym fakcie, wskazując równocześnie wysokość otrzymanej pomocy.</w:t>
      </w:r>
    </w:p>
    <w:p w:rsidR="00321DC4" w:rsidRDefault="00321DC4" w:rsidP="00026700">
      <w:pPr>
        <w:jc w:val="both"/>
        <w:rPr>
          <w:rFonts w:ascii="Times New Roman" w:hAnsi="Times New Roman"/>
        </w:rPr>
      </w:pPr>
    </w:p>
    <w:p w:rsidR="00321DC4" w:rsidRDefault="00321DC4" w:rsidP="0002670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Dane osoby upoważnionej do przedstawienia informacji:</w:t>
      </w:r>
    </w:p>
    <w:p w:rsidR="00321DC4" w:rsidRDefault="00321DC4" w:rsidP="00026700">
      <w:pPr>
        <w:jc w:val="both"/>
        <w:rPr>
          <w:rFonts w:ascii="Times New Roman" w:hAnsi="Times New Roman"/>
        </w:rPr>
      </w:pPr>
    </w:p>
    <w:p w:rsidR="00321DC4" w:rsidRDefault="00321DC4" w:rsidP="00026700">
      <w:pPr>
        <w:jc w:val="both"/>
        <w:rPr>
          <w:rFonts w:ascii="Times New Roman" w:hAnsi="Times New Roman"/>
        </w:rPr>
      </w:pPr>
    </w:p>
    <w:p w:rsidR="00321DC4" w:rsidRDefault="00321DC4" w:rsidP="00026700">
      <w:pPr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</w:rPr>
        <w:t>………………………                     ……………………………               ……………………………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z w:val="20"/>
        </w:rPr>
        <w:t xml:space="preserve">    (imię i naz</w:t>
      </w:r>
      <w:r w:rsidRPr="007705F8">
        <w:rPr>
          <w:rFonts w:ascii="Times New Roman" w:hAnsi="Times New Roman"/>
          <w:sz w:val="20"/>
        </w:rPr>
        <w:t>w</w:t>
      </w:r>
      <w:r>
        <w:rPr>
          <w:rFonts w:ascii="Times New Roman" w:hAnsi="Times New Roman"/>
          <w:sz w:val="20"/>
        </w:rPr>
        <w:t>i</w:t>
      </w:r>
      <w:r w:rsidRPr="007705F8">
        <w:rPr>
          <w:rFonts w:ascii="Times New Roman" w:hAnsi="Times New Roman"/>
          <w:sz w:val="20"/>
        </w:rPr>
        <w:t>sko)</w:t>
      </w:r>
      <w:r>
        <w:rPr>
          <w:rFonts w:ascii="Times New Roman" w:hAnsi="Times New Roman"/>
          <w:sz w:val="20"/>
        </w:rPr>
        <w:t xml:space="preserve">                                           (data i podpis)                                      (stanowisko służbowe)</w:t>
      </w:r>
    </w:p>
    <w:p w:rsidR="00321DC4" w:rsidRDefault="00321DC4" w:rsidP="00026700">
      <w:pPr>
        <w:jc w:val="both"/>
        <w:rPr>
          <w:rFonts w:ascii="Times New Roman" w:hAnsi="Times New Roman"/>
          <w:sz w:val="20"/>
        </w:rPr>
      </w:pPr>
    </w:p>
    <w:p w:rsidR="00321DC4" w:rsidRDefault="00321DC4" w:rsidP="00026700">
      <w:pPr>
        <w:jc w:val="both"/>
        <w:rPr>
          <w:rFonts w:ascii="Times New Roman" w:hAnsi="Times New Roman"/>
          <w:sz w:val="20"/>
        </w:rPr>
      </w:pPr>
    </w:p>
    <w:p w:rsidR="00321DC4" w:rsidRDefault="00321DC4" w:rsidP="00026700">
      <w:pPr>
        <w:jc w:val="both"/>
        <w:rPr>
          <w:rFonts w:ascii="Times New Roman" w:hAnsi="Times New Roman"/>
          <w:sz w:val="20"/>
        </w:rPr>
      </w:pPr>
    </w:p>
    <w:p w:rsidR="00321DC4" w:rsidRDefault="00321DC4" w:rsidP="00026700">
      <w:pPr>
        <w:jc w:val="both"/>
        <w:rPr>
          <w:rFonts w:ascii="Times New Roman" w:hAnsi="Times New Roman"/>
          <w:sz w:val="20"/>
        </w:rPr>
      </w:pPr>
    </w:p>
    <w:p w:rsidR="00321DC4" w:rsidRDefault="00321DC4" w:rsidP="00026700">
      <w:pPr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</w:t>
      </w:r>
    </w:p>
    <w:p w:rsidR="00321DC4" w:rsidRPr="007705F8" w:rsidRDefault="00321DC4" w:rsidP="00026700">
      <w:pPr>
        <w:jc w:val="both"/>
        <w:rPr>
          <w:rFonts w:ascii="Times New Roman" w:hAnsi="Times New Roman"/>
          <w:sz w:val="20"/>
        </w:rPr>
      </w:pPr>
      <w:r w:rsidRPr="007705F8">
        <w:rPr>
          <w:rFonts w:ascii="Times New Roman" w:hAnsi="Times New Roman"/>
          <w:sz w:val="18"/>
          <w:vertAlign w:val="superscript"/>
        </w:rPr>
        <w:t>1</w:t>
      </w:r>
      <w:r w:rsidRPr="007705F8">
        <w:rPr>
          <w:rFonts w:ascii="Times New Roman" w:hAnsi="Times New Roman"/>
          <w:sz w:val="18"/>
        </w:rPr>
        <w:t xml:space="preserve"> W przypadku tym, zamiast oświadczenia można przedłożyć wszystkie zaświadczenia o pomocy de minimis, jakie wnioskodawca otrzymał</w:t>
      </w:r>
      <w:r>
        <w:rPr>
          <w:rFonts w:ascii="Times New Roman" w:hAnsi="Times New Roman"/>
          <w:sz w:val="18"/>
        </w:rPr>
        <w:t xml:space="preserve"> </w:t>
      </w:r>
      <w:r w:rsidRPr="007705F8">
        <w:rPr>
          <w:rFonts w:ascii="Times New Roman" w:hAnsi="Times New Roman"/>
          <w:sz w:val="18"/>
        </w:rPr>
        <w:t xml:space="preserve">w </w:t>
      </w:r>
      <w:r>
        <w:rPr>
          <w:rFonts w:ascii="Times New Roman" w:hAnsi="Times New Roman"/>
          <w:sz w:val="18"/>
        </w:rPr>
        <w:t>okresie minionych 3 lat</w:t>
      </w:r>
    </w:p>
    <w:sectPr w:rsidR="00321DC4" w:rsidRPr="007705F8" w:rsidSect="00F02E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1C45"/>
    <w:rsid w:val="00026700"/>
    <w:rsid w:val="0010695B"/>
    <w:rsid w:val="00171B2F"/>
    <w:rsid w:val="001F7CF7"/>
    <w:rsid w:val="002F1E43"/>
    <w:rsid w:val="00321DC4"/>
    <w:rsid w:val="003534D2"/>
    <w:rsid w:val="00470F43"/>
    <w:rsid w:val="0047150C"/>
    <w:rsid w:val="006B68AD"/>
    <w:rsid w:val="006C1951"/>
    <w:rsid w:val="007705F8"/>
    <w:rsid w:val="00862DA9"/>
    <w:rsid w:val="00870BF6"/>
    <w:rsid w:val="008932C7"/>
    <w:rsid w:val="00902D6F"/>
    <w:rsid w:val="009A74BB"/>
    <w:rsid w:val="00A740F1"/>
    <w:rsid w:val="00B5658E"/>
    <w:rsid w:val="00C60321"/>
    <w:rsid w:val="00CD2E9B"/>
    <w:rsid w:val="00F02E42"/>
    <w:rsid w:val="00F81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E42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188</Words>
  <Characters>1130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ASIA SOWA</dc:creator>
  <cp:keywords/>
  <dc:description/>
  <cp:lastModifiedBy>Użytkownik systemu Windows</cp:lastModifiedBy>
  <cp:revision>4</cp:revision>
  <cp:lastPrinted>2024-04-19T10:26:00Z</cp:lastPrinted>
  <dcterms:created xsi:type="dcterms:W3CDTF">2023-03-21T10:35:00Z</dcterms:created>
  <dcterms:modified xsi:type="dcterms:W3CDTF">2024-08-12T08:04:00Z</dcterms:modified>
</cp:coreProperties>
</file>